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2DE10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BROWN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B6DB83F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Nonington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Yeoman.</w:t>
      </w:r>
    </w:p>
    <w:p w14:paraId="7B4217B5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947E41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C5510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Aldy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14:paraId="5C180B4C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1763D33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69828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80D14" w14:textId="77777777" w:rsidR="006A7C31" w:rsidRDefault="006A7C31" w:rsidP="006A7C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2022</w:t>
      </w:r>
    </w:p>
    <w:p w14:paraId="3F4B81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B3E5" w14:textId="77777777" w:rsidR="006A7C31" w:rsidRDefault="006A7C31" w:rsidP="009139A6">
      <w:r>
        <w:separator/>
      </w:r>
    </w:p>
  </w:endnote>
  <w:endnote w:type="continuationSeparator" w:id="0">
    <w:p w14:paraId="657375F7" w14:textId="77777777" w:rsidR="006A7C31" w:rsidRDefault="006A7C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E2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C9C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B5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04FDF" w14:textId="77777777" w:rsidR="006A7C31" w:rsidRDefault="006A7C31" w:rsidP="009139A6">
      <w:r>
        <w:separator/>
      </w:r>
    </w:p>
  </w:footnote>
  <w:footnote w:type="continuationSeparator" w:id="0">
    <w:p w14:paraId="1A56AD02" w14:textId="77777777" w:rsidR="006A7C31" w:rsidRDefault="006A7C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985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E2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68F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C31"/>
    <w:rsid w:val="000666E0"/>
    <w:rsid w:val="002510B7"/>
    <w:rsid w:val="005C130B"/>
    <w:rsid w:val="006A7C3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FCDE3"/>
  <w15:chartTrackingRefBased/>
  <w15:docId w15:val="{8895A92F-66A5-42F8-8D55-E21E96107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7C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2022-02-19T20:48:00Z</dcterms:created>
  <dcterms:modified xsi:type="dcterms:W3CDTF">2022-02-19T20:49:00Z</dcterms:modified>
</cp:coreProperties>
</file>